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Philip MARIS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Bearsted, Kent.</w:t>
      </w: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ab/>
        <w:t>1484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360" w:rsidRPr="00A828FA" w:rsidRDefault="00E27360" w:rsidP="00E273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360" w:rsidRDefault="00E27360" w:rsidP="00564E3C">
      <w:pPr>
        <w:spacing w:after="0" w:line="240" w:lineRule="auto"/>
      </w:pPr>
      <w:r>
        <w:separator/>
      </w:r>
    </w:p>
  </w:endnote>
  <w:endnote w:type="continuationSeparator" w:id="0">
    <w:p w:rsidR="00E27360" w:rsidRDefault="00E2736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7360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360" w:rsidRDefault="00E27360" w:rsidP="00564E3C">
      <w:pPr>
        <w:spacing w:after="0" w:line="240" w:lineRule="auto"/>
      </w:pPr>
      <w:r>
        <w:separator/>
      </w:r>
    </w:p>
  </w:footnote>
  <w:footnote w:type="continuationSeparator" w:id="0">
    <w:p w:rsidR="00E27360" w:rsidRDefault="00E2736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360"/>
    <w:rsid w:val="00372DC6"/>
    <w:rsid w:val="00564E3C"/>
    <w:rsid w:val="0064591D"/>
    <w:rsid w:val="00DD5B8A"/>
    <w:rsid w:val="00E2736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A3055E-9698-4734-A236-89A53D39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2015-11-13T20:45:00Z</dcterms:created>
  <dcterms:modified xsi:type="dcterms:W3CDTF">2015-11-13T20:46:00Z</dcterms:modified>
</cp:coreProperties>
</file>